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A1CE0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56E53" w:rsidRDefault="0071620A" w:rsidP="00556E5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A1CE0">
        <w:rPr>
          <w:rFonts w:ascii="Corbel" w:hAnsi="Corbel"/>
          <w:b/>
          <w:smallCaps/>
          <w:sz w:val="24"/>
          <w:szCs w:val="24"/>
        </w:rPr>
        <w:t xml:space="preserve"> </w:t>
      </w:r>
      <w:r w:rsidR="00676191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85747A" w:rsidP="00EA1CE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676191">
        <w:rPr>
          <w:rFonts w:ascii="Corbel" w:hAnsi="Corbel"/>
          <w:sz w:val="20"/>
          <w:szCs w:val="20"/>
        </w:rPr>
        <w:t>7</w:t>
      </w:r>
      <w:r w:rsidR="00FA374B">
        <w:rPr>
          <w:rFonts w:ascii="Corbel" w:hAnsi="Corbel"/>
          <w:sz w:val="20"/>
          <w:szCs w:val="20"/>
        </w:rPr>
        <w:t>/202</w:t>
      </w:r>
      <w:r w:rsidR="00676191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Warsztat umiejętności profilaktyczno-wychowawczych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761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>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0630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3368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teoretyczne podstawy kształcenia, 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społeczn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instytuc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jonalny system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 społecznej,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resocjalizac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ji i interwencji kryzysowej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Posiadanie podstawowych wiadomości z zakresu 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profilaktyk szczegółowych oraz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podstawowych środowisk społeczno-wychowawczych.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 dla przeciwdziałania zjawiskom patologicznym.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6F6B86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zasad i etapów konstruowania programów profilaktyczno-wychowawczych.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F6B8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różnymi rodzajami programów profilaktycznych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 realizowanych w wybranych instytucjacho charakterze profilaktyczno-wychowawczym i resocjalizacyjnym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ich skutecznością w walce z niepożądanymi 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zachowaniami. 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F6B8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tworzenia oraz realizowania działań profilaktyczny</w:t>
            </w:r>
            <w:r w:rsidR="009449EE">
              <w:rPr>
                <w:rFonts w:ascii="Corbel" w:hAnsi="Corbel"/>
                <w:b w:val="0"/>
                <w:sz w:val="24"/>
                <w:szCs w:val="24"/>
              </w:rPr>
              <w:t>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2A1E8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93F">
              <w:rPr>
                <w:rFonts w:ascii="Corbel" w:hAnsi="Corbel"/>
                <w:b w:val="0"/>
                <w:smallCaps w:val="0"/>
                <w:szCs w:val="24"/>
              </w:rPr>
              <w:t>mówi rodzaje programów profilaktycznych realizowanych w wybranych instytucjach zajmujących się profilaktyką, wychowaniem i resocjalizacją.</w:t>
            </w:r>
          </w:p>
        </w:tc>
        <w:tc>
          <w:tcPr>
            <w:tcW w:w="1865" w:type="dxa"/>
          </w:tcPr>
          <w:p w:rsidR="005E593F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353931" w:rsidRPr="009C54AE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DA33C7" w:rsidRPr="009C54AE" w:rsidRDefault="002A1E87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ymieni zasady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 xml:space="preserve"> oraz etapy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 xml:space="preserve"> konstruowania programów profilaktyczn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o-wychowawczych.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oskonali swój warsztat metodyczny, wykorzystując nowoczesne metody, techniki i pomoce dydaktyczne do planowania i realizowania działań profilaktycznych.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6F6B86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ceni skuteczność opracowanych oddziaływań profilaktyczn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o-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wychowawczyc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 profilaktyczno-wychowawczych, zgodnie z założeniami profilaktyki I, II lub III rzędowej.</w:t>
            </w:r>
          </w:p>
        </w:tc>
        <w:tc>
          <w:tcPr>
            <w:tcW w:w="1865" w:type="dxa"/>
            <w:vMerge w:val="restart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 profilaktyczno-wychowawcze,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swoje przygotowanie teoretycznei metodyczne do realizacji profilaktycznych ćwiczeń warsztatowych w kontekście samokształceniai samorozwoju. 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programów profilaktycznych i poziomy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Zasady </w:t>
            </w:r>
            <w:r w:rsidR="006F6B86">
              <w:rPr>
                <w:rFonts w:ascii="Corbel" w:hAnsi="Corbel"/>
                <w:sz w:val="24"/>
                <w:szCs w:val="24"/>
              </w:rPr>
              <w:t xml:space="preserve">i etapy </w:t>
            </w:r>
            <w:r w:rsidRPr="00862B9A">
              <w:rPr>
                <w:rFonts w:ascii="Corbel" w:hAnsi="Corbel"/>
                <w:sz w:val="24"/>
                <w:szCs w:val="24"/>
              </w:rPr>
              <w:t>konstruowania programów profilaktycznych.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Konstruowanie konspektu zajęć profilaktyczno-wychowawczych, formułowanie tematu i celów zajęć, dobór metod, technik i środków dydaktycznych, charakterystyka grupy, w której zajęcia mają być realizowane.</w:t>
            </w:r>
          </w:p>
        </w:tc>
      </w:tr>
      <w:tr w:rsidR="00862B9A" w:rsidRPr="009C54AE" w:rsidTr="00923D7D">
        <w:tc>
          <w:tcPr>
            <w:tcW w:w="9639" w:type="dxa"/>
          </w:tcPr>
          <w:p w:rsidR="00F62B59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Warsztaty (samodzielne poprowadzenie zajęć profilaktyczno-wychowawczych przez studentów, zgodnie z opracowanym konspektem). </w:t>
            </w:r>
            <w:r w:rsidR="00F62B59">
              <w:rPr>
                <w:rFonts w:ascii="Corbel" w:hAnsi="Corbel"/>
                <w:sz w:val="24"/>
                <w:szCs w:val="24"/>
              </w:rPr>
              <w:t xml:space="preserve">Tematy i grupy powinny obejmować różne poziomy profilaktyki. </w:t>
            </w:r>
            <w:r w:rsidRPr="00862B9A">
              <w:rPr>
                <w:rFonts w:ascii="Corbel" w:hAnsi="Corbel"/>
                <w:sz w:val="24"/>
                <w:szCs w:val="24"/>
              </w:rPr>
              <w:t>Obszary tematyczne, wokół których powinny koncentrować się warsztaty (możliwość zgłoszenia własnych pomysłów zajęć  lub wykorzystanie jednej z poniższych propozycji do wyboru)</w:t>
            </w:r>
            <w:r w:rsidR="00F62B59">
              <w:rPr>
                <w:rFonts w:ascii="Corbel" w:hAnsi="Corbel"/>
                <w:sz w:val="24"/>
                <w:szCs w:val="24"/>
              </w:rPr>
              <w:t>: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agresji i autoagresji,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uzależnień (alkohol, nikotyna, narkotyki i dopalacze, uzależnienia behawioralne),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zapobieganie zachowaniom przestępczym wśród nieletnich / dorosłych,</w:t>
            </w:r>
          </w:p>
          <w:p w:rsidR="006F6B86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wczesnej inicjacji seksualnej</w:t>
            </w:r>
            <w:r w:rsidR="006F6B86">
              <w:rPr>
                <w:rFonts w:ascii="Corbel" w:hAnsi="Corbel"/>
                <w:sz w:val="24"/>
                <w:szCs w:val="24"/>
              </w:rPr>
              <w:t>,</w:t>
            </w:r>
          </w:p>
          <w:p w:rsidR="00F62B59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862B9A" w:rsidRPr="00862B9A">
              <w:rPr>
                <w:rFonts w:ascii="Corbel" w:hAnsi="Corbel"/>
                <w:sz w:val="24"/>
                <w:szCs w:val="24"/>
              </w:rPr>
              <w:t>prostytucji,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komercyjnemu i seksualnemu wykorzystywaniu dzieci i młodzieży, </w:t>
            </w:r>
          </w:p>
          <w:p w:rsidR="006F6B86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samookaleczeń i samobójstw,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przemocy w rodzinie,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 xml:space="preserve">trening radzenia sobie ze stresem,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trening podnoszenia samooceny i poczucia własnej wartości,</w:t>
            </w:r>
          </w:p>
          <w:p w:rsidR="006F6B86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umiejętności komunikacyjnych,</w:t>
            </w:r>
          </w:p>
          <w:p w:rsidR="00862B9A" w:rsidRPr="006F6B86" w:rsidRDefault="00F62B59" w:rsidP="006F6B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wagarów i niepowodzeń szkolnych</w:t>
            </w:r>
            <w:r w:rsidR="006F6B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6F6B86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:rsidR="00B1607D" w:rsidRPr="009C54AE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B1607D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C462A" w:rsidRDefault="003C462A" w:rsidP="003C462A">
            <w:p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Średnia ocen z: </w:t>
            </w:r>
          </w:p>
          <w:p w:rsidR="003C462A" w:rsidRPr="003C462A" w:rsidRDefault="003C462A" w:rsidP="003C462A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3C462A" w:rsidRPr="003C462A" w:rsidRDefault="003C462A" w:rsidP="003C46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3C462A" w:rsidRPr="003C462A" w:rsidRDefault="003C462A" w:rsidP="003C46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C462A" w:rsidRPr="003C462A" w:rsidRDefault="003C462A" w:rsidP="003C46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C462A" w:rsidRPr="003C462A" w:rsidRDefault="003C462A" w:rsidP="003C46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C462A" w:rsidRPr="003C462A" w:rsidRDefault="003C462A" w:rsidP="003C46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3C462A" w:rsidRPr="003C462A" w:rsidRDefault="003C462A" w:rsidP="003C462A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>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2A1E87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2A1E87" w:rsidRPr="009C54AE" w:rsidRDefault="00AD23F3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2A1E87" w:rsidRPr="00C74FB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Knez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Słonina W. M.,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Poznaję - wybieram. Programy integracyjno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-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profilaktyczne dla uczniów gimnazjum i szkół ponadgimnazjalnych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RUBIKON,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2003. </w:t>
            </w:r>
          </w:p>
          <w:p w:rsidR="00A30D34" w:rsidRPr="00A30D34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Linowski K., Wysocki I.,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Oddziaływania psychokorekcyjne na skazanych agresywnych w warunkach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Stowarzyszenie na Rzecz Rozwoju Wyższej Szkoły Biznesu i Przedsiębiorczości, Ostrowiec Świętokrzyski 2006.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Marczak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IMPULS,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:rsidR="003C462A" w:rsidRPr="00AF4A34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Radwańska A., Sołtys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Godziny wychowawcze z nastolatkami.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2022.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Skuteczność treningów psychologicznych w doskonaleniu umiejętności intra- 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Szempruch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zgodzie z sobą i z innymi : program i scenariusze zajęć z profilaktyki uzależnień i zachowań prospołecznych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Wyższej Szkoły Ekonomii i Innowacji,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2009. 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Szpringer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Świątek A.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Lekcje wychowawcze dla nastolatków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Oświatowe FOSZE, Rzeszów 2020.</w:t>
            </w:r>
          </w:p>
          <w:p w:rsidR="00AF4A34" w:rsidRPr="00AF4A34" w:rsidRDefault="00AF4A34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Gudro-Homicka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lekcji wychowawczych dla nauczycieli i wychowawców w starszych klasach szkoły podstawowej i w szkołach ponadpodstawowych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2017.</w:t>
            </w:r>
          </w:p>
          <w:p w:rsidR="00AF4A34" w:rsidRPr="00AF4A34" w:rsidRDefault="00AF4A34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Gudro-Homicka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Świat uczuć i emocji. Jak kształtować kompetencje społeczne. Scenariusze zajęć dla nauczycieli i wychowawców klas IV-VIII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2023.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Zachara B.,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pierwszorzędowa w szkole: scenariusze zajęć z uczniami gimnazjum i szkół ponadgimnazjalnych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RUBIKON, Kraków 2004.</w:t>
            </w:r>
          </w:p>
          <w:p w:rsidR="002A1E87" w:rsidRPr="00CE0E69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Moczydłowska J., Pełszyńska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szkole dla młodzieży niedostosowanej społecznie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FOSZE, Rzeszów 2004.</w:t>
            </w:r>
          </w:p>
          <w:p w:rsidR="002A1E87" w:rsidRPr="00B30B5A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Pierzchalska A., Klag P.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rozmawiać z młodzieżą o prostytucji nieletnich?: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Dolnośląski Ośrodek Polityki Społecznej, Wałbrzych 2009.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Zięba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 w szkole jako jedna z form przeciwdziałania zacho</w:t>
            </w:r>
            <w:bookmarkStart w:id="0" w:name="_GoBack"/>
            <w:bookmarkEnd w:id="0"/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waniom agresywnym uczniów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(w:) Polak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Nauczyciel wobec wyzwań edukacji zintegrowanej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Państwowa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Wyższa Szkoła Zawodowa, Krosno 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A1E87" w:rsidRPr="00B30B5A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Ziółkowska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Anoreksja od A do Z. Poradnik dla nauczycieli                                        i wychowawców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2005.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BB9" w:rsidRDefault="00E25BB9" w:rsidP="00C16ABF">
      <w:pPr>
        <w:spacing w:after="0" w:line="240" w:lineRule="auto"/>
      </w:pPr>
      <w:r>
        <w:separator/>
      </w:r>
    </w:p>
  </w:endnote>
  <w:endnote w:type="continuationSeparator" w:id="1">
    <w:p w:rsidR="00E25BB9" w:rsidRDefault="00E25B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BB9" w:rsidRDefault="00E25BB9" w:rsidP="00C16ABF">
      <w:pPr>
        <w:spacing w:after="0" w:line="240" w:lineRule="auto"/>
      </w:pPr>
      <w:r>
        <w:separator/>
      </w:r>
    </w:p>
  </w:footnote>
  <w:footnote w:type="continuationSeparator" w:id="1">
    <w:p w:rsidR="00E25BB9" w:rsidRDefault="00E25BB9" w:rsidP="00C16ABF">
      <w:pPr>
        <w:spacing w:after="0" w:line="240" w:lineRule="auto"/>
      </w:pPr>
      <w:r>
        <w:continuationSeparator/>
      </w:r>
    </w:p>
  </w:footnote>
  <w:footnote w:id="2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900"/>
    <w:rsid w:val="00015B8F"/>
    <w:rsid w:val="00022ECE"/>
    <w:rsid w:val="00042A51"/>
    <w:rsid w:val="00042D2E"/>
    <w:rsid w:val="00044C82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067D"/>
    <w:rsid w:val="000F1C57"/>
    <w:rsid w:val="000F242D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7029"/>
    <w:rsid w:val="00192F37"/>
    <w:rsid w:val="001A70D2"/>
    <w:rsid w:val="001C643E"/>
    <w:rsid w:val="001D657B"/>
    <w:rsid w:val="001D7B54"/>
    <w:rsid w:val="001E0209"/>
    <w:rsid w:val="001F2CA2"/>
    <w:rsid w:val="002144C0"/>
    <w:rsid w:val="0022477D"/>
    <w:rsid w:val="002278A9"/>
    <w:rsid w:val="002336F9"/>
    <w:rsid w:val="00233E79"/>
    <w:rsid w:val="0024028F"/>
    <w:rsid w:val="00244ABC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A0A5B"/>
    <w:rsid w:val="003A1176"/>
    <w:rsid w:val="003A5C40"/>
    <w:rsid w:val="003C0BAE"/>
    <w:rsid w:val="003C462A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27F0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EF4"/>
    <w:rsid w:val="004D5282"/>
    <w:rsid w:val="004F1551"/>
    <w:rsid w:val="004F55A3"/>
    <w:rsid w:val="0050496F"/>
    <w:rsid w:val="00513B6F"/>
    <w:rsid w:val="00515E4C"/>
    <w:rsid w:val="00517C63"/>
    <w:rsid w:val="00526C94"/>
    <w:rsid w:val="005363C4"/>
    <w:rsid w:val="00536BDE"/>
    <w:rsid w:val="00543ACC"/>
    <w:rsid w:val="00556E53"/>
    <w:rsid w:val="0056696D"/>
    <w:rsid w:val="00573EF9"/>
    <w:rsid w:val="0059484D"/>
    <w:rsid w:val="005A0855"/>
    <w:rsid w:val="005A3196"/>
    <w:rsid w:val="005C080F"/>
    <w:rsid w:val="005C55E5"/>
    <w:rsid w:val="005C696A"/>
    <w:rsid w:val="005E593F"/>
    <w:rsid w:val="005E6E85"/>
    <w:rsid w:val="005F31D2"/>
    <w:rsid w:val="006078BB"/>
    <w:rsid w:val="0061029B"/>
    <w:rsid w:val="006146C2"/>
    <w:rsid w:val="00617230"/>
    <w:rsid w:val="00621CE1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76191"/>
    <w:rsid w:val="00696477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6302"/>
    <w:rsid w:val="0081554D"/>
    <w:rsid w:val="0081707E"/>
    <w:rsid w:val="008230BF"/>
    <w:rsid w:val="008449B3"/>
    <w:rsid w:val="0085747A"/>
    <w:rsid w:val="00861436"/>
    <w:rsid w:val="00862B9A"/>
    <w:rsid w:val="00884922"/>
    <w:rsid w:val="00885F64"/>
    <w:rsid w:val="008917F9"/>
    <w:rsid w:val="008A45F7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49EE"/>
    <w:rsid w:val="009508DF"/>
    <w:rsid w:val="00950DAC"/>
    <w:rsid w:val="00954A07"/>
    <w:rsid w:val="009933DD"/>
    <w:rsid w:val="00997F14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155EE"/>
    <w:rsid w:val="00A2245B"/>
    <w:rsid w:val="00A30110"/>
    <w:rsid w:val="00A30D3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AF4A34"/>
    <w:rsid w:val="00B06001"/>
    <w:rsid w:val="00B06142"/>
    <w:rsid w:val="00B135B1"/>
    <w:rsid w:val="00B1607D"/>
    <w:rsid w:val="00B26845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B520A"/>
    <w:rsid w:val="00BD3869"/>
    <w:rsid w:val="00BD66E9"/>
    <w:rsid w:val="00BD6FF4"/>
    <w:rsid w:val="00BE061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C5CA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BB9"/>
    <w:rsid w:val="00E51E44"/>
    <w:rsid w:val="00E63348"/>
    <w:rsid w:val="00E77E88"/>
    <w:rsid w:val="00E8107D"/>
    <w:rsid w:val="00E95079"/>
    <w:rsid w:val="00E960BB"/>
    <w:rsid w:val="00EA1CE0"/>
    <w:rsid w:val="00EA2074"/>
    <w:rsid w:val="00EA4832"/>
    <w:rsid w:val="00EA4E9D"/>
    <w:rsid w:val="00EC4899"/>
    <w:rsid w:val="00ED03AB"/>
    <w:rsid w:val="00ED32D2"/>
    <w:rsid w:val="00EE32DE"/>
    <w:rsid w:val="00EE5457"/>
    <w:rsid w:val="00EF496A"/>
    <w:rsid w:val="00F05D01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1E3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6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236A4-264D-486E-AF15-3CBF28F4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224</TotalTime>
  <Pages>6</Pages>
  <Words>1375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17</cp:revision>
  <cp:lastPrinted>2019-02-06T12:12:00Z</cp:lastPrinted>
  <dcterms:created xsi:type="dcterms:W3CDTF">2019-10-29T14:56:00Z</dcterms:created>
  <dcterms:modified xsi:type="dcterms:W3CDTF">2025-04-11T10:58:00Z</dcterms:modified>
</cp:coreProperties>
</file>